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46A2293E" w:rsidR="00C44B8B" w:rsidRPr="00234FDB" w:rsidRDefault="00B12AE0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2AE0">
              <w:rPr>
                <w:b/>
                <w:sz w:val="26"/>
                <w:szCs w:val="26"/>
                <w:lang w:val="en-US"/>
              </w:rPr>
              <w:t>2116907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633FFF1B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B12AE0" w:rsidRPr="00B12AE0">
        <w:rPr>
          <w:b/>
          <w:sz w:val="26"/>
          <w:szCs w:val="26"/>
        </w:rPr>
        <w:t>Траверса ТМ55 27.0002-20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0586BC5E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0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0"/>
      <w:r w:rsidR="00137AA5" w:rsidRPr="00137AA5">
        <w:rPr>
          <w:sz w:val="24"/>
          <w:szCs w:val="24"/>
        </w:rPr>
        <w:t xml:space="preserve">Типовой проект </w:t>
      </w:r>
      <w:r w:rsidR="00B12AE0">
        <w:rPr>
          <w:sz w:val="24"/>
          <w:szCs w:val="24"/>
        </w:rPr>
        <w:t>27.0002</w:t>
      </w:r>
      <w:bookmarkStart w:id="1" w:name="_GoBack"/>
      <w:bookmarkEnd w:id="1"/>
      <w:r w:rsidR="00B12AE0">
        <w:rPr>
          <w:sz w:val="24"/>
          <w:szCs w:val="24"/>
        </w:rPr>
        <w:t xml:space="preserve">. </w:t>
      </w:r>
      <w:r w:rsidR="00137AA5" w:rsidRPr="00137AA5">
        <w:rPr>
          <w:sz w:val="24"/>
          <w:szCs w:val="24"/>
        </w:rPr>
        <w:t xml:space="preserve">Одноцепные железобетонные опоры </w:t>
      </w:r>
      <w:proofErr w:type="gramStart"/>
      <w:r w:rsidR="00137AA5" w:rsidRPr="00137AA5">
        <w:rPr>
          <w:sz w:val="24"/>
          <w:szCs w:val="24"/>
        </w:rPr>
        <w:t>ВЛ</w:t>
      </w:r>
      <w:proofErr w:type="gramEnd"/>
      <w:r w:rsidR="00137AA5" w:rsidRPr="00137AA5">
        <w:rPr>
          <w:sz w:val="24"/>
          <w:szCs w:val="24"/>
        </w:rPr>
        <w:t xml:space="preserve"> 6-20 кВ с </w:t>
      </w:r>
      <w:r w:rsidR="00137AA5">
        <w:rPr>
          <w:sz w:val="24"/>
          <w:szCs w:val="24"/>
        </w:rPr>
        <w:t>защищенными проводами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77777777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77777777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0DC3F5EC" w14:textId="0F4066CE" w:rsidR="0045272A" w:rsidRDefault="0045272A" w:rsidP="00B12A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137AA5" w:rsidRPr="00137AA5">
        <w:rPr>
          <w:sz w:val="24"/>
          <w:szCs w:val="24"/>
        </w:rPr>
        <w:t xml:space="preserve">ТП </w:t>
      </w:r>
      <w:r w:rsidR="00B12AE0" w:rsidRPr="00B12AE0">
        <w:rPr>
          <w:sz w:val="24"/>
          <w:szCs w:val="24"/>
        </w:rPr>
        <w:t>27.0002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8767D97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5A40B0EA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073274B1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35B35936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92955" w14:textId="77777777" w:rsidR="001F57FE" w:rsidRDefault="001F57FE">
      <w:r>
        <w:separator/>
      </w:r>
    </w:p>
  </w:endnote>
  <w:endnote w:type="continuationSeparator" w:id="0">
    <w:p w14:paraId="6626F557" w14:textId="77777777" w:rsidR="001F57FE" w:rsidRDefault="001F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4090B" w14:textId="77777777" w:rsidR="001F57FE" w:rsidRDefault="001F57FE">
      <w:r>
        <w:separator/>
      </w:r>
    </w:p>
  </w:footnote>
  <w:footnote w:type="continuationSeparator" w:id="0">
    <w:p w14:paraId="2A2A73C7" w14:textId="77777777" w:rsidR="001F57FE" w:rsidRDefault="001F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F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AA5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7FE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374A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4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218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FE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0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97B1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6DA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28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0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F31"/>
    <w:rsid w:val="00DA6B8B"/>
    <w:rsid w:val="00DA77B6"/>
    <w:rsid w:val="00DB01EF"/>
    <w:rsid w:val="00DB08F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5AD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4F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4D0AEBB-3075-4AA2-9E7E-FF6D7907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8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5</cp:revision>
  <cp:lastPrinted>2015-05-07T13:50:00Z</cp:lastPrinted>
  <dcterms:created xsi:type="dcterms:W3CDTF">2017-10-13T11:10:00Z</dcterms:created>
  <dcterms:modified xsi:type="dcterms:W3CDTF">2018-04-06T06:14:00Z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